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A5A9E" w14:textId="77777777" w:rsidR="00407DE2" w:rsidRDefault="00407DE2" w:rsidP="00407D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WRYTE (</w:t>
      </w:r>
      <w:proofErr w:type="gramStart"/>
      <w:r>
        <w:rPr>
          <w:rFonts w:cs="Times New Roman"/>
          <w:szCs w:val="24"/>
          <w:u w:val="single"/>
        </w:rPr>
        <w:t>WRIGHT)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(fl.1490-1)</w:t>
      </w:r>
    </w:p>
    <w:p w14:paraId="61534D8B" w14:textId="77777777" w:rsidR="00407DE2" w:rsidRDefault="00407DE2" w:rsidP="00407D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53D2A7EF" w14:textId="77777777" w:rsidR="00407DE2" w:rsidRDefault="00407DE2" w:rsidP="00407DE2">
      <w:pPr>
        <w:pStyle w:val="NoSpacing"/>
        <w:rPr>
          <w:rFonts w:cs="Times New Roman"/>
          <w:szCs w:val="24"/>
        </w:rPr>
      </w:pPr>
    </w:p>
    <w:p w14:paraId="53815EE1" w14:textId="77777777" w:rsidR="00407DE2" w:rsidRDefault="00407DE2" w:rsidP="00407DE2">
      <w:pPr>
        <w:pStyle w:val="NoSpacing"/>
        <w:rPr>
          <w:rFonts w:cs="Times New Roman"/>
          <w:szCs w:val="24"/>
        </w:rPr>
      </w:pPr>
    </w:p>
    <w:p w14:paraId="2521BC86" w14:textId="77777777" w:rsidR="00407DE2" w:rsidRDefault="00407DE2" w:rsidP="00407D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1490-</w:t>
      </w:r>
      <w:proofErr w:type="gramStart"/>
      <w:r>
        <w:rPr>
          <w:rFonts w:cs="Times New Roman"/>
          <w:szCs w:val="24"/>
        </w:rPr>
        <w:t>1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B.Can.L</w:t>
      </w:r>
      <w:proofErr w:type="spellEnd"/>
      <w:r>
        <w:rPr>
          <w:rFonts w:cs="Times New Roman"/>
          <w:szCs w:val="24"/>
        </w:rPr>
        <w:t>.</w:t>
      </w:r>
      <w:proofErr w:type="gramEnd"/>
      <w:r>
        <w:rPr>
          <w:rFonts w:cs="Times New Roman"/>
          <w:szCs w:val="24"/>
        </w:rPr>
        <w:t xml:space="preserve">  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476)</w:t>
      </w:r>
    </w:p>
    <w:p w14:paraId="1A4A31E8" w14:textId="77777777" w:rsidR="00407DE2" w:rsidRDefault="00407DE2" w:rsidP="00407DE2">
      <w:pPr>
        <w:pStyle w:val="NoSpacing"/>
        <w:rPr>
          <w:rFonts w:cs="Times New Roman"/>
          <w:szCs w:val="24"/>
        </w:rPr>
      </w:pPr>
    </w:p>
    <w:p w14:paraId="2B6940DD" w14:textId="77777777" w:rsidR="00407DE2" w:rsidRDefault="00407DE2" w:rsidP="00407DE2">
      <w:pPr>
        <w:pStyle w:val="NoSpacing"/>
        <w:rPr>
          <w:rFonts w:cs="Times New Roman"/>
          <w:szCs w:val="24"/>
        </w:rPr>
      </w:pPr>
    </w:p>
    <w:p w14:paraId="7FEA1EDF" w14:textId="77777777" w:rsidR="00407DE2" w:rsidRDefault="00407DE2" w:rsidP="00407D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February 2023</w:t>
      </w:r>
    </w:p>
    <w:p w14:paraId="5CFA742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A8346" w14:textId="77777777" w:rsidR="00407DE2" w:rsidRDefault="00407DE2" w:rsidP="009139A6">
      <w:r>
        <w:separator/>
      </w:r>
    </w:p>
  </w:endnote>
  <w:endnote w:type="continuationSeparator" w:id="0">
    <w:p w14:paraId="032D371D" w14:textId="77777777" w:rsidR="00407DE2" w:rsidRDefault="00407D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E0C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F17B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A73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727D5" w14:textId="77777777" w:rsidR="00407DE2" w:rsidRDefault="00407DE2" w:rsidP="009139A6">
      <w:r>
        <w:separator/>
      </w:r>
    </w:p>
  </w:footnote>
  <w:footnote w:type="continuationSeparator" w:id="0">
    <w:p w14:paraId="3A4BBF0D" w14:textId="77777777" w:rsidR="00407DE2" w:rsidRDefault="00407D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F46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F1A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1EC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DE2"/>
    <w:rsid w:val="000666E0"/>
    <w:rsid w:val="002510B7"/>
    <w:rsid w:val="00407DE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9DC21"/>
  <w15:chartTrackingRefBased/>
  <w15:docId w15:val="{82D65CBF-5DA3-41D0-A8A5-6EB1E925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2023-07-20T20:12:00Z</dcterms:created>
  <dcterms:modified xsi:type="dcterms:W3CDTF">2023-07-20T20:12:00Z</dcterms:modified>
</cp:coreProperties>
</file>